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1DD49" w14:textId="12C3A52D" w:rsidR="00967D3B" w:rsidRPr="00070F6B" w:rsidRDefault="005E4DCA" w:rsidP="00967D3B">
      <w:pPr>
        <w:pStyle w:val="ContentOutdentY"/>
        <w:rPr>
          <w:b/>
          <w:color w:val="78A22F"/>
          <w:sz w:val="28"/>
          <w:szCs w:val="28"/>
          <w:lang w:val="nb-NO" w:eastAsia="nb-NO"/>
        </w:rPr>
      </w:pPr>
      <w:sdt>
        <w:sdtPr>
          <w:rPr>
            <w:b/>
            <w:color w:val="78A22F"/>
            <w:sz w:val="28"/>
            <w:szCs w:val="28"/>
            <w:lang w:val="nb-NO" w:eastAsia="nb-NO"/>
          </w:rPr>
          <w:alias w:val="Title"/>
          <w:id w:val="1640758581"/>
          <w:placeholder>
            <w:docPart w:val="939E257D778B4490A7802586BE5C1810"/>
          </w:placeholder>
          <w:dataBinding w:prefixMappings="xmlns:ns0='http://purl.org/dc/elements/1.1/' xmlns:ns1='http://schemas.openxmlformats.org/package/2006/metadata/core-properties' " w:xpath="/ns1:coreProperties[1]/ns0:title[1]" w:storeItemID="{6C3C8BC8-F283-45AE-878A-BAB7291924A1}"/>
          <w:text/>
        </w:sdtPr>
        <w:sdtEndPr/>
        <w:sdtContent>
          <w:r w:rsidR="003E441F" w:rsidRPr="00770E1E">
            <w:rPr>
              <w:b/>
              <w:color w:val="78A22F"/>
              <w:sz w:val="28"/>
              <w:szCs w:val="28"/>
              <w:lang w:val="nb-NO" w:eastAsia="nb-NO"/>
            </w:rPr>
            <w:t>L-210 Arbeids- og entretillatelser i Yara Porsgrunn</w:t>
          </w:r>
        </w:sdtContent>
      </w:sdt>
    </w:p>
    <w:p w14:paraId="25C31696" w14:textId="77777777" w:rsidR="004E3377" w:rsidRDefault="004E3377" w:rsidP="00CC4EBC">
      <w:pPr>
        <w:pStyle w:val="ContentOutdentY"/>
        <w:rPr>
          <w:lang w:val="nb-NO"/>
        </w:rPr>
      </w:pPr>
    </w:p>
    <w:p w14:paraId="48463389" w14:textId="77777777" w:rsidR="003A3FFB" w:rsidRPr="003A3FFB" w:rsidRDefault="003A3FFB" w:rsidP="003A3FFB">
      <w:pPr>
        <w:pStyle w:val="ContentOutdentY"/>
        <w:rPr>
          <w:lang w:val="nb-NO"/>
        </w:rPr>
      </w:pPr>
    </w:p>
    <w:p w14:paraId="34141BEB" w14:textId="77777777" w:rsidR="008E042B" w:rsidRDefault="008E042B" w:rsidP="003A3FFB">
      <w:pPr>
        <w:pStyle w:val="ContentOutdentY"/>
        <w:jc w:val="center"/>
        <w:rPr>
          <w:b/>
          <w:sz w:val="52"/>
          <w:lang w:val="nb-NO"/>
        </w:rPr>
      </w:pPr>
    </w:p>
    <w:p w14:paraId="4833EDB4" w14:textId="5105BCDC" w:rsidR="003A3FFB" w:rsidRPr="008E042B" w:rsidRDefault="008E042B" w:rsidP="003A3FFB">
      <w:pPr>
        <w:pStyle w:val="ContentOutdentY"/>
        <w:jc w:val="center"/>
        <w:rPr>
          <w:b/>
          <w:sz w:val="144"/>
          <w:szCs w:val="144"/>
          <w:lang w:val="nb-NO"/>
        </w:rPr>
      </w:pPr>
      <w:r w:rsidRPr="008E042B">
        <w:rPr>
          <w:b/>
          <w:sz w:val="144"/>
          <w:szCs w:val="144"/>
          <w:lang w:val="nb-NO"/>
        </w:rPr>
        <w:t>Ute av område</w:t>
      </w:r>
      <w:r w:rsidR="005E4DCA">
        <w:rPr>
          <w:b/>
          <w:sz w:val="144"/>
          <w:szCs w:val="144"/>
          <w:lang w:val="nb-NO"/>
        </w:rPr>
        <w:t>t</w:t>
      </w:r>
    </w:p>
    <w:p w14:paraId="1C46C853" w14:textId="77777777" w:rsidR="008E042B" w:rsidRPr="008E042B" w:rsidRDefault="008E042B" w:rsidP="003A3FFB">
      <w:pPr>
        <w:pStyle w:val="ContentOutdentY"/>
        <w:jc w:val="center"/>
        <w:rPr>
          <w:b/>
          <w:sz w:val="44"/>
          <w:lang w:val="nb-NO"/>
        </w:rPr>
      </w:pPr>
    </w:p>
    <w:p w14:paraId="4116F21C" w14:textId="36AA75F6" w:rsidR="008E042B" w:rsidRDefault="008E042B" w:rsidP="003A3FFB">
      <w:pPr>
        <w:pStyle w:val="ContentOutdentY"/>
        <w:rPr>
          <w:sz w:val="40"/>
          <w:lang w:val="nb-NO"/>
        </w:rPr>
      </w:pPr>
    </w:p>
    <w:p w14:paraId="2852EFF2" w14:textId="77777777" w:rsidR="008E042B" w:rsidRDefault="008E042B" w:rsidP="003A3FFB">
      <w:pPr>
        <w:pStyle w:val="ContentOutdentY"/>
        <w:rPr>
          <w:sz w:val="40"/>
          <w:lang w:val="nb-NO"/>
        </w:rPr>
      </w:pPr>
    </w:p>
    <w:p w14:paraId="10CBCD3E" w14:textId="77777777" w:rsidR="008E042B" w:rsidRDefault="008E042B" w:rsidP="003A3FFB">
      <w:pPr>
        <w:pStyle w:val="ContentOutdentY"/>
        <w:rPr>
          <w:sz w:val="40"/>
          <w:lang w:val="nb-NO"/>
        </w:rPr>
      </w:pPr>
    </w:p>
    <w:p w14:paraId="758D6B15" w14:textId="77777777" w:rsidR="008E042B" w:rsidRDefault="008E042B" w:rsidP="003A3FFB">
      <w:pPr>
        <w:pStyle w:val="ContentOutdentY"/>
        <w:rPr>
          <w:sz w:val="40"/>
          <w:lang w:val="nb-NO"/>
        </w:rPr>
      </w:pPr>
    </w:p>
    <w:p w14:paraId="4D52013C" w14:textId="77777777" w:rsidR="008E042B" w:rsidRDefault="008E042B" w:rsidP="003A3FFB">
      <w:pPr>
        <w:pStyle w:val="ContentOutdentY"/>
        <w:rPr>
          <w:sz w:val="40"/>
          <w:lang w:val="nb-NO"/>
        </w:rPr>
      </w:pPr>
    </w:p>
    <w:p w14:paraId="5E063755" w14:textId="77777777" w:rsidR="008E042B" w:rsidRDefault="008E042B" w:rsidP="003A3FFB">
      <w:pPr>
        <w:pStyle w:val="ContentOutdentY"/>
        <w:rPr>
          <w:sz w:val="40"/>
          <w:lang w:val="nb-NO"/>
        </w:rPr>
      </w:pPr>
    </w:p>
    <w:p w14:paraId="2F859E3B" w14:textId="77777777" w:rsidR="008E042B" w:rsidRDefault="008E042B" w:rsidP="003A3FFB">
      <w:pPr>
        <w:pStyle w:val="ContentOutdentY"/>
        <w:rPr>
          <w:sz w:val="40"/>
          <w:lang w:val="nb-NO"/>
        </w:rPr>
      </w:pPr>
    </w:p>
    <w:p w14:paraId="0B32F18E" w14:textId="0B9AC520" w:rsidR="003A3FFB" w:rsidRDefault="008E042B" w:rsidP="003A3FFB">
      <w:pPr>
        <w:pStyle w:val="ContentOutdentY"/>
        <w:rPr>
          <w:sz w:val="40"/>
          <w:lang w:val="nb-NO"/>
        </w:rPr>
      </w:pPr>
      <w:proofErr w:type="spellStart"/>
      <w:r>
        <w:rPr>
          <w:sz w:val="40"/>
          <w:lang w:val="nb-NO"/>
        </w:rPr>
        <w:t>Tlf</w:t>
      </w:r>
      <w:proofErr w:type="spellEnd"/>
      <w:r>
        <w:rPr>
          <w:sz w:val="40"/>
          <w:lang w:val="nb-NO"/>
        </w:rPr>
        <w:t xml:space="preserve"> til utsteder: Se baksiden av gul plastmappe</w:t>
      </w:r>
    </w:p>
    <w:p w14:paraId="447C2FF7" w14:textId="5B4D3DAC" w:rsidR="008E042B" w:rsidRDefault="008E042B" w:rsidP="003A3FFB">
      <w:pPr>
        <w:pStyle w:val="ContentOutdentY"/>
        <w:rPr>
          <w:sz w:val="40"/>
          <w:lang w:val="nb-NO"/>
        </w:rPr>
      </w:pPr>
      <w:r>
        <w:rPr>
          <w:sz w:val="40"/>
          <w:lang w:val="nb-NO"/>
        </w:rPr>
        <w:t>Samleplasser og røyeplasser: Se baksiden av dette arket</w:t>
      </w:r>
    </w:p>
    <w:p w14:paraId="78FE9440" w14:textId="72E852B6" w:rsidR="008E042B" w:rsidRDefault="008E042B" w:rsidP="7899C220">
      <w:pPr>
        <w:pStyle w:val="ContentOutdentY"/>
        <w:rPr>
          <w:sz w:val="40"/>
          <w:szCs w:val="40"/>
          <w:lang w:val="nb-NO"/>
        </w:rPr>
      </w:pPr>
    </w:p>
    <w:p w14:paraId="55B9F891" w14:textId="669DE5A4" w:rsidR="003C572F" w:rsidRDefault="003C572F" w:rsidP="7899C220">
      <w:pPr>
        <w:pStyle w:val="ContentOutdentY"/>
        <w:rPr>
          <w:sz w:val="40"/>
          <w:szCs w:val="40"/>
          <w:lang w:val="nb-NO"/>
        </w:rPr>
      </w:pPr>
      <w:r w:rsidRPr="003C572F">
        <w:rPr>
          <w:noProof/>
          <w:sz w:val="40"/>
          <w:szCs w:val="40"/>
          <w:lang w:val="nb-NO"/>
        </w:rPr>
        <w:lastRenderedPageBreak/>
        <w:drawing>
          <wp:inline distT="0" distB="0" distL="0" distR="0" wp14:anchorId="527FAB14" wp14:editId="396AEB02">
            <wp:extent cx="8898950" cy="6193559"/>
            <wp:effectExtent l="317"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rot="5400000">
                      <a:off x="0" y="0"/>
                      <a:ext cx="8912210" cy="6202788"/>
                    </a:xfrm>
                    <a:prstGeom prst="rect">
                      <a:avLst/>
                    </a:prstGeom>
                  </pic:spPr>
                </pic:pic>
              </a:graphicData>
            </a:graphic>
          </wp:inline>
        </w:drawing>
      </w:r>
    </w:p>
    <w:sectPr w:rsidR="003C572F" w:rsidSect="00967D3B">
      <w:footerReference w:type="default" r:id="rId14"/>
      <w:headerReference w:type="first" r:id="rId15"/>
      <w:footerReference w:type="first" r:id="rId16"/>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45CA" w14:textId="77777777" w:rsidR="00070F6B" w:rsidRDefault="00070F6B" w:rsidP="00967D3B">
      <w:r>
        <w:separator/>
      </w:r>
    </w:p>
  </w:endnote>
  <w:endnote w:type="continuationSeparator" w:id="0">
    <w:p w14:paraId="115E65D8" w14:textId="77777777" w:rsidR="00070F6B" w:rsidRDefault="00070F6B" w:rsidP="0096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1CA3" w14:textId="77777777" w:rsidR="00967D3B" w:rsidRDefault="00967D3B" w:rsidP="00967D3B">
    <w:pPr>
      <w:tabs>
        <w:tab w:val="left" w:pos="6237"/>
      </w:tabs>
      <w:rPr>
        <w:rFonts w:cs="Arial"/>
        <w:noProof/>
        <w:lang w:val="nb-NO"/>
      </w:rPr>
    </w:pPr>
    <w:r>
      <w:rPr>
        <w:noProof/>
        <w:lang w:val="nb-NO" w:eastAsia="nb-NO"/>
      </w:rPr>
      <mc:AlternateContent>
        <mc:Choice Requires="wps">
          <w:drawing>
            <wp:anchor distT="0" distB="0" distL="114300" distR="114300" simplePos="0" relativeHeight="251663360" behindDoc="0" locked="0" layoutInCell="1" allowOverlap="1" wp14:anchorId="4A5F66FA" wp14:editId="48FE6242">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A0AB679">
            <v:line id="Straight Connector 3"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24pt,3.7pt" to="498pt,3.7pt" w14:anchorId="686781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"/>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397"/>
      <w:gridCol w:w="1310"/>
      <w:gridCol w:w="2726"/>
      <w:gridCol w:w="1639"/>
    </w:tblGrid>
    <w:tr w:rsidR="00967D3B" w14:paraId="76E3460B" w14:textId="77777777" w:rsidTr="00A14BFC">
      <w:tc>
        <w:tcPr>
          <w:tcW w:w="10440" w:type="dxa"/>
          <w:gridSpan w:val="4"/>
        </w:tcPr>
        <w:p w14:paraId="3B318C61" w14:textId="77777777" w:rsidR="00967D3B" w:rsidRPr="00B648BB" w:rsidRDefault="00967D3B" w:rsidP="00A14BFC">
          <w:pPr>
            <w:tabs>
              <w:tab w:val="left" w:pos="6237"/>
            </w:tabs>
            <w:rPr>
              <w:rStyle w:val="PageNumber"/>
              <w:rFonts w:cs="Arial"/>
              <w:noProof/>
            </w:rPr>
          </w:pPr>
          <w:r>
            <w:rPr>
              <w:rStyle w:val="PageNumber"/>
              <w:rFonts w:cs="Arial"/>
              <w:noProof/>
            </w:rPr>
            <w:t>Yara Management System</w:t>
          </w:r>
        </w:p>
      </w:tc>
    </w:tr>
    <w:tr w:rsidR="00967D3B" w14:paraId="521D19B8" w14:textId="77777777" w:rsidTr="00A14BFC">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080307EA" w14:textId="1B1CAE14" w:rsidR="00967D3B" w:rsidRPr="00DB5945" w:rsidRDefault="003E441F" w:rsidP="00A14BFC">
              <w:pPr>
                <w:tabs>
                  <w:tab w:val="left" w:pos="6237"/>
                </w:tabs>
                <w:rPr>
                  <w:rFonts w:cs="Arial"/>
                  <w:noProof/>
                </w:rPr>
              </w:pPr>
              <w:r>
                <w:rPr>
                  <w:rFonts w:cs="Arial"/>
                  <w:noProof/>
                </w:rPr>
                <w:t>L-210 Arbeids- og entretillatelser i Yara Porsgrunn</w:t>
              </w:r>
            </w:p>
          </w:tc>
        </w:sdtContent>
      </w:sdt>
      <w:tc>
        <w:tcPr>
          <w:tcW w:w="1869" w:type="dxa"/>
        </w:tcPr>
        <w:p w14:paraId="77534F7B" w14:textId="77777777" w:rsidR="00967D3B" w:rsidRPr="00B648BB" w:rsidRDefault="00967D3B" w:rsidP="00A14BFC">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546D05">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546D05">
            <w:rPr>
              <w:rStyle w:val="PageNumber"/>
              <w:rFonts w:cs="Arial"/>
              <w:noProof/>
            </w:rPr>
            <w:t>2</w:t>
          </w:r>
          <w:r w:rsidRPr="00B648BB">
            <w:rPr>
              <w:rStyle w:val="PageNumber"/>
              <w:rFonts w:cs="Arial"/>
              <w:noProof/>
            </w:rPr>
            <w:fldChar w:fldCharType="end"/>
          </w:r>
        </w:p>
      </w:tc>
    </w:tr>
    <w:tr w:rsidR="00967D3B" w14:paraId="06239ACE" w14:textId="77777777" w:rsidTr="00A14BFC">
      <w:tc>
        <w:tcPr>
          <w:tcW w:w="3914" w:type="dxa"/>
          <w:hideMark/>
        </w:tcPr>
        <w:p w14:paraId="4170813C" w14:textId="3E032252" w:rsidR="00967D3B" w:rsidRDefault="00967D3B" w:rsidP="00A14BFC">
          <w:pPr>
            <w:pStyle w:val="Footer"/>
          </w:pPr>
          <w:proofErr w:type="spellStart"/>
          <w:r>
            <w:t>Document</w:t>
          </w:r>
          <w:proofErr w:type="spellEnd"/>
          <w:r>
            <w:t xml:space="preserve">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rsidR="008E042B">
                <w:t>YMS0-134-2932</w:t>
              </w:r>
            </w:sdtContent>
          </w:sdt>
        </w:p>
      </w:tc>
      <w:tc>
        <w:tcPr>
          <w:tcW w:w="1486" w:type="dxa"/>
          <w:hideMark/>
        </w:tcPr>
        <w:p w14:paraId="141AA906" w14:textId="7A0E6B6D" w:rsidR="00967D3B" w:rsidRDefault="00967D3B" w:rsidP="0011033F">
          <w:pPr>
            <w:pStyle w:val="Footer"/>
          </w:pPr>
          <w:r>
            <w:t xml:space="preserve">Version: </w:t>
          </w:r>
          <w:sdt>
            <w:sdtPr>
              <w:alias w:val="Label"/>
              <w:tag w:val="DLCPolicyLabelValue"/>
              <w:id w:val="-83607632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0B1AF1">
                <w:t>4.0</w:t>
              </w:r>
            </w:sdtContent>
          </w:sdt>
        </w:p>
      </w:tc>
      <w:tc>
        <w:tcPr>
          <w:tcW w:w="5040" w:type="dxa"/>
          <w:gridSpan w:val="2"/>
          <w:hideMark/>
        </w:tcPr>
        <w:p w14:paraId="5DD316EE" w14:textId="77777777" w:rsidR="00967D3B" w:rsidRPr="0011033F" w:rsidRDefault="00967D3B" w:rsidP="00A14BFC">
          <w:pPr>
            <w:pStyle w:val="Footer"/>
            <w:rPr>
              <w:lang w:val="en-US"/>
            </w:rPr>
          </w:pPr>
          <w:r w:rsidRPr="0011033F">
            <w:rPr>
              <w:lang w:val="en-US"/>
            </w:rPr>
            <w:t>A paper copy is an uncontrolled copy of the document</w:t>
          </w:r>
        </w:p>
      </w:tc>
    </w:tr>
  </w:tbl>
  <w:p w14:paraId="1EF68B5B" w14:textId="77777777" w:rsidR="00967D3B" w:rsidRPr="00967D3B" w:rsidRDefault="00967D3B" w:rsidP="00967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4E78" w14:textId="77777777" w:rsidR="00967D3B" w:rsidRDefault="00967D3B" w:rsidP="00967D3B">
    <w:pPr>
      <w:pStyle w:val="Footer"/>
      <w:rPr>
        <w:lang w:val="nb-NO"/>
      </w:rPr>
    </w:pPr>
    <w:r>
      <w:rPr>
        <w:noProof/>
        <w:lang w:val="nb-NO" w:eastAsia="nb-NO"/>
      </w:rPr>
      <mc:AlternateContent>
        <mc:Choice Requires="wps">
          <w:drawing>
            <wp:anchor distT="0" distB="0" distL="114300" distR="114300" simplePos="0" relativeHeight="251661312" behindDoc="0" locked="0" layoutInCell="1" allowOverlap="1" wp14:anchorId="4B242311" wp14:editId="446225A2">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3C67C2C">
            <v:line id="Straight Connector 2"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18.15pt,8.95pt" to="503.85pt,8.95pt" w14:anchorId="3A7E7F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25"/>
      <w:gridCol w:w="2000"/>
      <w:gridCol w:w="2245"/>
      <w:gridCol w:w="2202"/>
    </w:tblGrid>
    <w:tr w:rsidR="00967D3B" w14:paraId="08CD4DC2" w14:textId="77777777" w:rsidTr="00A14BFC">
      <w:tc>
        <w:tcPr>
          <w:tcW w:w="2988" w:type="dxa"/>
        </w:tcPr>
        <w:p w14:paraId="49421973" w14:textId="77777777" w:rsidR="00967D3B" w:rsidRPr="00B63FA0" w:rsidRDefault="00967D3B" w:rsidP="00A14BFC">
          <w:pPr>
            <w:pStyle w:val="YaraFields"/>
            <w:rPr>
              <w:sz w:val="20"/>
            </w:rPr>
          </w:pPr>
          <w:proofErr w:type="spellStart"/>
          <w:r w:rsidRPr="00B63FA0">
            <w:rPr>
              <w:sz w:val="20"/>
            </w:rPr>
            <w:t>Document</w:t>
          </w:r>
          <w:proofErr w:type="spellEnd"/>
          <w:r w:rsidRPr="00B63FA0">
            <w:rPr>
              <w:sz w:val="20"/>
            </w:rPr>
            <w:t xml:space="preserve"> </w:t>
          </w:r>
          <w:proofErr w:type="spellStart"/>
          <w:r w:rsidRPr="00B63FA0">
            <w:rPr>
              <w:sz w:val="20"/>
            </w:rPr>
            <w:t>Owner</w:t>
          </w:r>
          <w:proofErr w:type="spellEnd"/>
          <w:r w:rsidRPr="00B63FA0">
            <w:rPr>
              <w:sz w:val="20"/>
            </w:rPr>
            <w:t>:</w:t>
          </w:r>
        </w:p>
        <w:sdt>
          <w:sdtPr>
            <w:alias w:val="Document Owner"/>
            <w:tag w:val="DocumentOwner"/>
            <w:id w:val="1666822370"/>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DocumentOwner[1]/ns4:UserInfo[1]/ns4:DisplayName[1]" w:storeItemID="{6441AB15-4A45-4C8C-B9BB-35ED04993C60}"/>
            <w:text/>
          </w:sdtPr>
          <w:sdtEndPr/>
          <w:sdtContent>
            <w:p w14:paraId="07D7320A" w14:textId="77777777" w:rsidR="00967D3B" w:rsidRPr="00DB27AD" w:rsidRDefault="003A3FFB" w:rsidP="00A14BFC">
              <w:pPr>
                <w:pStyle w:val="Footer"/>
              </w:pPr>
              <w:r>
                <w:t>Vidar Jarle Ersnes</w:t>
              </w:r>
            </w:p>
          </w:sdtContent>
        </w:sdt>
      </w:tc>
      <w:tc>
        <w:tcPr>
          <w:tcW w:w="2268" w:type="dxa"/>
        </w:tcPr>
        <w:p w14:paraId="65A75444" w14:textId="77777777" w:rsidR="00967D3B" w:rsidRPr="00DB27AD" w:rsidRDefault="00967D3B" w:rsidP="00A14BFC">
          <w:pPr>
            <w:pStyle w:val="Footer"/>
          </w:pPr>
          <w:proofErr w:type="spellStart"/>
          <w:r w:rsidRPr="00DB27AD">
            <w:t>Approved</w:t>
          </w:r>
          <w:proofErr w:type="spellEnd"/>
          <w:r w:rsidRPr="00DB27AD">
            <w:t xml:space="preserve"> by:</w:t>
          </w:r>
        </w:p>
        <w:sdt>
          <w:sdtPr>
            <w:alias w:val="Approver"/>
            <w:tag w:val="ApprovedBy"/>
            <w:id w:val="48713949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5F589C1A" w14:textId="5F8A1819" w:rsidR="00967D3B" w:rsidRDefault="003E441F" w:rsidP="00A14BFC">
              <w:r>
                <w:t>Vidar Jarle Ersnes</w:t>
              </w:r>
            </w:p>
          </w:sdtContent>
        </w:sdt>
      </w:tc>
      <w:tc>
        <w:tcPr>
          <w:tcW w:w="2551" w:type="dxa"/>
        </w:tcPr>
        <w:p w14:paraId="656984C2" w14:textId="77777777" w:rsidR="00967D3B" w:rsidRPr="0054412A" w:rsidRDefault="00967D3B" w:rsidP="00A14BFC">
          <w:pPr>
            <w:pStyle w:val="Footer"/>
          </w:pPr>
          <w:proofErr w:type="spellStart"/>
          <w:r w:rsidRPr="00C521A1">
            <w:t>Approval</w:t>
          </w:r>
          <w:proofErr w:type="spellEnd"/>
          <w:r w:rsidRPr="0054412A">
            <w:t xml:space="preserve"> Date</w:t>
          </w:r>
          <w:r>
            <w:t>:</w:t>
          </w:r>
        </w:p>
        <w:sdt>
          <w:sdtPr>
            <w:alias w:val="Approved"/>
            <w:tag w:val="Approved"/>
            <w:id w:val="-2068942435"/>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1-12-17T10:39:00Z">
              <w:dateFormat w:val="yyyy-MM-dd"/>
              <w:lid w:val="nb-NO"/>
              <w:storeMappedDataAs w:val="dateTime"/>
              <w:calendar w:val="gregorian"/>
            </w:date>
          </w:sdtPr>
          <w:sdtEndPr/>
          <w:sdtContent>
            <w:p w14:paraId="1C16F539" w14:textId="7C343191" w:rsidR="00967D3B" w:rsidRPr="001E3852" w:rsidRDefault="000B1AF1" w:rsidP="00A14BFC">
              <w:pPr>
                <w:pStyle w:val="Footer"/>
              </w:pPr>
              <w:r>
                <w:t>2021-12-17</w:t>
              </w:r>
            </w:p>
          </w:sdtContent>
        </w:sdt>
      </w:tc>
      <w:tc>
        <w:tcPr>
          <w:tcW w:w="2501" w:type="dxa"/>
        </w:tcPr>
        <w:p w14:paraId="37CA5104" w14:textId="77777777" w:rsidR="00967D3B" w:rsidRPr="0011033F" w:rsidRDefault="00967D3B" w:rsidP="00A14BFC">
          <w:pPr>
            <w:pStyle w:val="Footer"/>
            <w:rPr>
              <w:lang w:val="en-US"/>
            </w:rPr>
          </w:pPr>
          <w:r w:rsidRPr="0011033F">
            <w:rPr>
              <w:lang w:val="en-US"/>
            </w:rPr>
            <w:t>Next Review Date:</w:t>
          </w:r>
        </w:p>
        <w:sdt>
          <w:sdtPr>
            <w:rPr>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7:NextReviewDate[1]" w:storeItemID="{6441AB15-4A45-4C8C-B9BB-35ED04993C60}"/>
            <w:date w:fullDate="2022-10-13T00:00:00Z">
              <w:dateFormat w:val="yyyy-MM-dd"/>
              <w:lid w:val="nb-NO"/>
              <w:storeMappedDataAs w:val="dateTime"/>
              <w:calendar w:val="gregorian"/>
            </w:date>
          </w:sdtPr>
          <w:sdtEndPr/>
          <w:sdtContent>
            <w:p w14:paraId="6792E0F7" w14:textId="445E96FA" w:rsidR="00967D3B" w:rsidRPr="0011033F" w:rsidRDefault="00770E1E" w:rsidP="00A14BFC">
              <w:pPr>
                <w:pStyle w:val="Footer"/>
                <w:rPr>
                  <w:lang w:val="en-US"/>
                </w:rPr>
              </w:pPr>
              <w:r>
                <w:t>2022-10-13</w:t>
              </w:r>
            </w:p>
          </w:sdtContent>
        </w:sdt>
      </w:tc>
    </w:tr>
    <w:tr w:rsidR="00967D3B" w14:paraId="3E19A0F6" w14:textId="77777777" w:rsidTr="00A14BFC">
      <w:tc>
        <w:tcPr>
          <w:tcW w:w="2988" w:type="dxa"/>
        </w:tcPr>
        <w:p w14:paraId="472CBFC7" w14:textId="77777777" w:rsidR="00967D3B" w:rsidRDefault="00967D3B" w:rsidP="00A14BFC">
          <w:pPr>
            <w:pStyle w:val="Footer"/>
          </w:pPr>
          <w:proofErr w:type="spellStart"/>
          <w:r>
            <w:t>Document</w:t>
          </w:r>
          <w:proofErr w:type="spellEnd"/>
          <w:r>
            <w:t xml:space="preserve"> ID:</w:t>
          </w:r>
        </w:p>
        <w:sdt>
          <w:sdt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p w14:paraId="1AC606E4" w14:textId="0A4DDA97" w:rsidR="00967D3B" w:rsidRDefault="008E042B" w:rsidP="00A14BFC">
              <w:pPr>
                <w:pStyle w:val="Footer"/>
              </w:pPr>
              <w:r>
                <w:t>YMS0-134-2932</w:t>
              </w:r>
            </w:p>
          </w:sdtContent>
        </w:sdt>
      </w:tc>
      <w:tc>
        <w:tcPr>
          <w:tcW w:w="2268" w:type="dxa"/>
        </w:tcPr>
        <w:p w14:paraId="3A032B40" w14:textId="1EA148BE" w:rsidR="00967D3B" w:rsidRDefault="00967D3B" w:rsidP="0011033F">
          <w:pPr>
            <w:pStyle w:val="Footer"/>
          </w:pPr>
          <w:r>
            <w:t xml:space="preserve">Version: </w:t>
          </w:r>
          <w:sdt>
            <w:sdt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0B1AF1">
                <w:t>4.0</w:t>
              </w:r>
            </w:sdtContent>
          </w:sdt>
        </w:p>
      </w:tc>
      <w:tc>
        <w:tcPr>
          <w:tcW w:w="5052" w:type="dxa"/>
          <w:gridSpan w:val="2"/>
        </w:tcPr>
        <w:p w14:paraId="269F0899" w14:textId="77777777" w:rsidR="00967D3B" w:rsidRPr="0011033F" w:rsidRDefault="00967D3B" w:rsidP="00A14BFC">
          <w:pPr>
            <w:pStyle w:val="Footer"/>
            <w:rPr>
              <w:lang w:val="en-US"/>
            </w:rPr>
          </w:pPr>
          <w:r w:rsidRPr="0011033F">
            <w:rPr>
              <w:lang w:val="en-US"/>
            </w:rPr>
            <w:t>A paper copy is an uncontrolled copy of the document</w:t>
          </w:r>
        </w:p>
      </w:tc>
    </w:tr>
    <w:tr w:rsidR="00967D3B" w14:paraId="47359193" w14:textId="77777777" w:rsidTr="00A14BFC">
      <w:tc>
        <w:tcPr>
          <w:tcW w:w="10308" w:type="dxa"/>
          <w:gridSpan w:val="4"/>
        </w:tcPr>
        <w:p w14:paraId="7840CCDD" w14:textId="77777777" w:rsidR="00967D3B" w:rsidRPr="0011033F" w:rsidRDefault="00967D3B" w:rsidP="00A14BFC">
          <w:pPr>
            <w:pStyle w:val="Footer"/>
            <w:rPr>
              <w:lang w:val="en-US"/>
            </w:rPr>
          </w:pPr>
          <w:r w:rsidRPr="0011033F">
            <w:rPr>
              <w:lang w:val="en-US"/>
            </w:rPr>
            <w:t xml:space="preserve">Changes in this version: </w:t>
          </w:r>
        </w:p>
        <w:sdt>
          <w:sdtPr>
            <w:rPr>
              <w:lang w:val="en-US"/>
            </w:rPr>
            <w:alias w:val="Version Comments"/>
            <w:tag w:val="VersionComments"/>
            <w:id w:val="-2287405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VersionComments[1]" w:storeItemID="{6441AB15-4A45-4C8C-B9BB-35ED04993C60}"/>
            <w:text/>
          </w:sdtPr>
          <w:sdtEndPr/>
          <w:sdtContent>
            <w:p w14:paraId="69002FC5" w14:textId="4C0B11ED" w:rsidR="00967D3B" w:rsidRPr="0011033F" w:rsidRDefault="003E441F" w:rsidP="00A14BFC">
              <w:pPr>
                <w:pStyle w:val="Footer"/>
                <w:rPr>
                  <w:lang w:val="en-US"/>
                </w:rPr>
              </w:pPr>
              <w:r>
                <w:rPr>
                  <w:lang w:val="en-US"/>
                </w:rPr>
                <w:t>Approved</w:t>
              </w:r>
            </w:p>
          </w:sdtContent>
        </w:sdt>
      </w:tc>
    </w:tr>
  </w:tbl>
  <w:p w14:paraId="6D1E9BA7" w14:textId="77777777" w:rsidR="00967D3B" w:rsidRPr="00967D3B" w:rsidRDefault="00967D3B" w:rsidP="00967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337F" w14:textId="77777777" w:rsidR="00070F6B" w:rsidRDefault="00070F6B" w:rsidP="00967D3B">
      <w:r>
        <w:separator/>
      </w:r>
    </w:p>
  </w:footnote>
  <w:footnote w:type="continuationSeparator" w:id="0">
    <w:p w14:paraId="108470D4" w14:textId="77777777" w:rsidR="00070F6B" w:rsidRDefault="00070F6B" w:rsidP="0096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28"/>
      <w:gridCol w:w="3072"/>
      <w:gridCol w:w="3072"/>
    </w:tblGrid>
    <w:tr w:rsidR="00967D3B" w14:paraId="37E47891" w14:textId="77777777" w:rsidTr="00A14BFC">
      <w:trPr>
        <w:trHeight w:val="279"/>
      </w:trPr>
      <w:tc>
        <w:tcPr>
          <w:tcW w:w="8931" w:type="dxa"/>
          <w:gridSpan w:val="3"/>
        </w:tcPr>
        <w:p w14:paraId="6A9C6168" w14:textId="77777777" w:rsidR="00967D3B" w:rsidRDefault="00967D3B" w:rsidP="00A14BFC">
          <w:pPr>
            <w:pStyle w:val="YaraTableFields"/>
            <w:jc w:val="center"/>
            <w:rPr>
              <w:rFonts w:cs="Arial"/>
              <w:b/>
              <w:sz w:val="24"/>
              <w:szCs w:val="24"/>
            </w:rPr>
          </w:pPr>
          <w:r w:rsidRPr="004C584B">
            <w:rPr>
              <w:rFonts w:cs="Arial"/>
              <w:b/>
              <w:sz w:val="24"/>
              <w:szCs w:val="24"/>
            </w:rPr>
            <w:t>Yara Management System</w:t>
          </w:r>
        </w:p>
        <w:p w14:paraId="0C51C44D" w14:textId="77777777" w:rsidR="00967D3B" w:rsidRPr="00656E39" w:rsidRDefault="00967D3B" w:rsidP="00A14BFC">
          <w:pPr>
            <w:pStyle w:val="YaraTableFields"/>
            <w:jc w:val="center"/>
            <w:rPr>
              <w:rFonts w:cs="Arial"/>
              <w:b/>
              <w:sz w:val="16"/>
              <w:szCs w:val="16"/>
            </w:rPr>
          </w:pPr>
        </w:p>
      </w:tc>
    </w:tr>
    <w:tr w:rsidR="00967D3B" w14:paraId="2CA54D5A" w14:textId="77777777" w:rsidTr="00A14BFC">
      <w:trPr>
        <w:trHeight w:val="410"/>
      </w:trPr>
      <w:tc>
        <w:tcPr>
          <w:tcW w:w="2883" w:type="dxa"/>
        </w:tcPr>
        <w:p w14:paraId="52F22E2A" w14:textId="7AB994AB" w:rsidR="00967D3B" w:rsidRDefault="00967D3B" w:rsidP="00A14BFC">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2FE1D2C8" w14:textId="77777777" w:rsidR="00967D3B" w:rsidRPr="00656E39" w:rsidRDefault="00967D3B" w:rsidP="00A14BFC">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6441AB15-4A45-4C8C-B9BB-35ED04993C60}"/>
            <w:text w:multiLine="1"/>
          </w:sdtPr>
          <w:sdtEndPr/>
          <w:sdtContent>
            <w:p w14:paraId="05600E1D" w14:textId="660EB5AB" w:rsidR="00967D3B" w:rsidRPr="003E09F9" w:rsidRDefault="00546D05" w:rsidP="00A14BFC">
              <w:pPr>
                <w:pStyle w:val="YaraTableFields"/>
                <w:jc w:val="center"/>
                <w:rPr>
                  <w:rFonts w:cs="Arial"/>
                  <w:noProof/>
                  <w:sz w:val="20"/>
                  <w:lang w:val="en-US"/>
                </w:rPr>
              </w:pPr>
              <w:r>
                <w:rPr>
                  <w:rFonts w:cs="Arial"/>
                  <w:noProof/>
                  <w:sz w:val="20"/>
                </w:rPr>
                <w:t>Attachment</w:t>
              </w:r>
            </w:p>
          </w:sdtContent>
        </w:sdt>
      </w:tc>
      <w:tc>
        <w:tcPr>
          <w:tcW w:w="3024" w:type="dxa"/>
          <w:noWrap/>
        </w:tcPr>
        <w:p w14:paraId="510A1EA3" w14:textId="77777777" w:rsidR="00967D3B" w:rsidRDefault="00967D3B" w:rsidP="00A14BFC">
          <w:pPr>
            <w:pStyle w:val="YaraTableFields"/>
            <w:tabs>
              <w:tab w:val="left" w:pos="360"/>
              <w:tab w:val="center" w:pos="1667"/>
            </w:tabs>
            <w:rPr>
              <w:rFonts w:cs="Arial"/>
              <w:sz w:val="20"/>
            </w:rPr>
          </w:pPr>
          <w:r>
            <w:rPr>
              <w:rFonts w:cs="Arial"/>
              <w:sz w:val="20"/>
            </w:rPr>
            <w:tab/>
          </w:r>
          <w:r>
            <w:rPr>
              <w:rFonts w:cs="Arial"/>
              <w:sz w:val="20"/>
            </w:rPr>
            <w:tab/>
            <w:t>Valid for Organization:</w:t>
          </w:r>
        </w:p>
        <w:p w14:paraId="0C464496" w14:textId="77777777" w:rsidR="00967D3B" w:rsidRPr="00656E39" w:rsidRDefault="00967D3B" w:rsidP="00A14BFC">
          <w:pPr>
            <w:pStyle w:val="YaraTableFields"/>
            <w:jc w:val="center"/>
            <w:rPr>
              <w:rFonts w:cs="Arial"/>
              <w:sz w:val="16"/>
              <w:szCs w:val="16"/>
            </w:rPr>
          </w:pPr>
        </w:p>
        <w:sdt>
          <w:sdtPr>
            <w:rPr>
              <w:rFonts w:cs="Arial"/>
              <w:b/>
              <w:noProof/>
              <w:sz w:val="20"/>
            </w:rPr>
            <w:alias w:val="Valid for Organization(s)"/>
            <w:tag w:val="l45847b67a134e4a87db9037747dc84f"/>
            <w:id w:val="-1957550833"/>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6441AB15-4A45-4C8C-B9BB-35ED04993C60}"/>
            <w:text w:multiLine="1"/>
          </w:sdtPr>
          <w:sdtEndPr/>
          <w:sdtContent>
            <w:p w14:paraId="7EC1DB25" w14:textId="77777777" w:rsidR="00967D3B" w:rsidRPr="003E09F9" w:rsidRDefault="0011033F" w:rsidP="00E9780D">
              <w:pPr>
                <w:pStyle w:val="YaraTableFields"/>
                <w:jc w:val="center"/>
                <w:rPr>
                  <w:rFonts w:cs="Arial"/>
                  <w:b/>
                  <w:noProof/>
                  <w:sz w:val="20"/>
                </w:rPr>
              </w:pPr>
              <w:r>
                <w:rPr>
                  <w:rFonts w:cs="Arial"/>
                  <w:b/>
                  <w:noProof/>
                  <w:sz w:val="20"/>
                </w:rPr>
                <w:t>Porsgrunn; Herøya Nett AS</w:t>
              </w:r>
            </w:p>
          </w:sdtContent>
        </w:sdt>
      </w:tc>
      <w:tc>
        <w:tcPr>
          <w:tcW w:w="3024" w:type="dxa"/>
        </w:tcPr>
        <w:p w14:paraId="6E012488" w14:textId="77777777" w:rsidR="00967D3B" w:rsidRPr="0011033F" w:rsidRDefault="00967D3B" w:rsidP="00A14BFC">
          <w:pPr>
            <w:pStyle w:val="YaraTableFields"/>
            <w:jc w:val="center"/>
            <w:rPr>
              <w:rFonts w:cs="Arial"/>
              <w:sz w:val="20"/>
              <w:lang w:val="en-US"/>
            </w:rPr>
          </w:pPr>
          <w:r w:rsidRPr="0011033F">
            <w:rPr>
              <w:rFonts w:cs="Arial"/>
              <w:sz w:val="20"/>
              <w:lang w:val="en-US"/>
            </w:rPr>
            <w:t>Valid for Location/Facility:</w:t>
          </w:r>
        </w:p>
        <w:p w14:paraId="3CE36C9E" w14:textId="77777777" w:rsidR="00967D3B" w:rsidRPr="0011033F" w:rsidRDefault="00967D3B" w:rsidP="00A14BFC">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7:m6a006d3bc2e488b98d5a60be7da4a85[1]/ns2:Terms[1]" w:storeItemID="{6441AB15-4A45-4C8C-B9BB-35ED04993C60}"/>
            <w:text w:multiLine="1"/>
          </w:sdtPr>
          <w:sdtEndPr/>
          <w:sdtContent>
            <w:p w14:paraId="7BCAC2EF" w14:textId="77777777" w:rsidR="00967D3B" w:rsidRPr="0011033F" w:rsidRDefault="003A3FFB" w:rsidP="00E9780D">
              <w:pPr>
                <w:pStyle w:val="YaraTableFields"/>
                <w:jc w:val="center"/>
                <w:rPr>
                  <w:rFonts w:cs="Arial"/>
                  <w:noProof/>
                  <w:sz w:val="20"/>
                  <w:lang w:val="en-US"/>
                </w:rPr>
              </w:pPr>
              <w:r>
                <w:rPr>
                  <w:rFonts w:cs="Arial"/>
                  <w:noProof/>
                  <w:sz w:val="20"/>
                </w:rPr>
                <w:t>Yara Porsgrunn; YTP Technology</w:t>
              </w:r>
            </w:p>
          </w:sdtContent>
        </w:sdt>
      </w:tc>
    </w:tr>
    <w:tr w:rsidR="00967D3B" w14:paraId="6E5074D9" w14:textId="77777777" w:rsidTr="00A14BFC">
      <w:trPr>
        <w:trHeight w:val="1004"/>
      </w:trPr>
      <w:tc>
        <w:tcPr>
          <w:tcW w:w="2883" w:type="dxa"/>
        </w:tcPr>
        <w:p w14:paraId="5C953934" w14:textId="59E4FB38" w:rsidR="00967D3B" w:rsidRPr="0011033F" w:rsidRDefault="00967D3B" w:rsidP="00A14BFC">
          <w:pPr>
            <w:pStyle w:val="YaraTableFields"/>
            <w:rPr>
              <w:rFonts w:cs="Arial"/>
              <w:b/>
              <w:noProof/>
              <w:sz w:val="20"/>
              <w:lang w:val="en-US"/>
            </w:rPr>
          </w:pPr>
        </w:p>
      </w:tc>
      <w:tc>
        <w:tcPr>
          <w:tcW w:w="3024" w:type="dxa"/>
          <w:noWrap/>
        </w:tcPr>
        <w:p w14:paraId="63C072FB" w14:textId="77777777" w:rsidR="00967D3B" w:rsidRPr="0011033F" w:rsidRDefault="00967D3B" w:rsidP="00E9780D">
          <w:pPr>
            <w:pStyle w:val="YaraTableFields"/>
            <w:rPr>
              <w:rFonts w:cs="Arial"/>
              <w:b/>
              <w:noProof/>
              <w:sz w:val="20"/>
              <w:lang w:val="en-US"/>
            </w:rPr>
          </w:pPr>
        </w:p>
      </w:tc>
      <w:tc>
        <w:tcPr>
          <w:tcW w:w="3024" w:type="dxa"/>
        </w:tcPr>
        <w:p w14:paraId="6907E105" w14:textId="77777777" w:rsidR="00967D3B" w:rsidRPr="0011033F" w:rsidRDefault="00967D3B" w:rsidP="00A14BFC">
          <w:pPr>
            <w:pStyle w:val="YaraTableFields"/>
            <w:rPr>
              <w:rFonts w:cs="Arial"/>
              <w:b/>
              <w:noProof/>
              <w:sz w:val="20"/>
              <w:lang w:val="en-US"/>
            </w:rPr>
          </w:pPr>
        </w:p>
      </w:tc>
    </w:tr>
  </w:tbl>
  <w:p w14:paraId="1F9FA896" w14:textId="3C894D05" w:rsidR="00967D3B" w:rsidRPr="00967D3B" w:rsidRDefault="00770E1E" w:rsidP="00967D3B">
    <w:pPr>
      <w:pStyle w:val="Header"/>
    </w:pPr>
    <w:r w:rsidRPr="003E09F9">
      <w:rPr>
        <w:rFonts w:cs="Arial"/>
        <w:noProof/>
      </w:rPr>
      <w:drawing>
        <wp:anchor distT="0" distB="0" distL="114300" distR="114300" simplePos="0" relativeHeight="251665408" behindDoc="1" locked="0" layoutInCell="0" allowOverlap="0" wp14:anchorId="620C5BDC" wp14:editId="6D816195">
          <wp:simplePos x="0" y="0"/>
          <wp:positionH relativeFrom="page">
            <wp:posOffset>12700</wp:posOffset>
          </wp:positionH>
          <wp:positionV relativeFrom="page">
            <wp:posOffset>36830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F6B"/>
    <w:rsid w:val="00070F6B"/>
    <w:rsid w:val="000B1AF1"/>
    <w:rsid w:val="0011033F"/>
    <w:rsid w:val="00230CC8"/>
    <w:rsid w:val="003A3FFB"/>
    <w:rsid w:val="003C572F"/>
    <w:rsid w:val="003E441F"/>
    <w:rsid w:val="003F6532"/>
    <w:rsid w:val="004E3377"/>
    <w:rsid w:val="00546D05"/>
    <w:rsid w:val="005A6CA8"/>
    <w:rsid w:val="005C6923"/>
    <w:rsid w:val="005E4DCA"/>
    <w:rsid w:val="006A39E1"/>
    <w:rsid w:val="007124A0"/>
    <w:rsid w:val="00712B56"/>
    <w:rsid w:val="00770E1E"/>
    <w:rsid w:val="007D3568"/>
    <w:rsid w:val="008D3EB4"/>
    <w:rsid w:val="008E042B"/>
    <w:rsid w:val="00967D3B"/>
    <w:rsid w:val="009708DC"/>
    <w:rsid w:val="00A4109C"/>
    <w:rsid w:val="00AD0D16"/>
    <w:rsid w:val="00B05037"/>
    <w:rsid w:val="00B561C1"/>
    <w:rsid w:val="00B63FA0"/>
    <w:rsid w:val="00B932F0"/>
    <w:rsid w:val="00BF1BCB"/>
    <w:rsid w:val="00C9749C"/>
    <w:rsid w:val="00CC4EBC"/>
    <w:rsid w:val="00D6638B"/>
    <w:rsid w:val="00DF0FDC"/>
    <w:rsid w:val="00E9780D"/>
    <w:rsid w:val="00EA46E9"/>
    <w:rsid w:val="00F62F97"/>
    <w:rsid w:val="00FA0A2D"/>
    <w:rsid w:val="00FE6DDF"/>
    <w:rsid w:val="7899C2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E6DA71"/>
  <w15:docId w15:val="{3EDBB9D8-9812-46AD-9D93-1F2044FAE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CC4EB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CC4EB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908380\AppData\Local\Microsoft\Windows\INetCache\Content.MSO\F53635A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9E257D778B4490A7802586BE5C1810"/>
        <w:category>
          <w:name w:val="General"/>
          <w:gallery w:val="placeholder"/>
        </w:category>
        <w:types>
          <w:type w:val="bbPlcHdr"/>
        </w:types>
        <w:behaviors>
          <w:behavior w:val="content"/>
        </w:behaviors>
        <w:guid w:val="{430F36E0-FAF6-406C-9847-E56699A882BD}"/>
      </w:docPartPr>
      <w:docPartBody>
        <w:p w:rsidR="00712B56" w:rsidRDefault="00712B56">
          <w:r w:rsidRPr="00050F7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B56"/>
    <w:rsid w:val="00712B5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6681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ed xmlns="394ed8b9-e7ed-4b31-94f1-4960fcc17a1d">2026-03-20T13:35:01+00:00</Approved>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NextReviewDate xmlns="9db00453-5af4-4cae-918b-d577b3e25147">2029-01-13T23:00:00+00:00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5</Value>
      <Value>14</Value>
      <Value>46</Value>
      <Value>27</Value>
      <Value>41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YMSProsgrunn-898939834-429</_dlc_DocId>
    <_dlc_DocIdUrl xmlns="34ec7aef-c827-431b-9f81-2b6fc85e7c3a">
      <Url>https://yara.sharepoint.com/sites/YMS_Porsgrunn/_layouts/15/DocIdRedir.aspx?ID=YMSProsgrunn-898939834-429</Url>
      <Description>YMSProsgrunn-898939834-429</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602</YMSDocumentReferenceID>
    <YMSDocumentOfficer xmlns="88eb63a8-b495-4068-bc83-a212bb1828a2">
      <UserInfo>
        <DisplayName>Vidar Jarle Ersnes</DisplayName>
        <AccountId>40</AccountId>
        <AccountType/>
      </UserInfo>
    </YMSDocumentOfficer>
    <YMSValidated xmlns="c07ea462-aaa2-4230-8650-800586fd6e0c">2026-03-19T09:22:44+00:00</YMSValidated>
    <YMSDocumentID xmlns="3e7d0fcb-27b1-4f44-bc24-67a17c18ba0d">YMS0-134-2932</YMSDocumentID>
    <YMSVerified xmlns="87369ed8-7398-499d-83ae-9d42e0d3e3dd">2026-03-20T13:32:58+00:00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6.0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4.0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19CE141C-1ADA-49BE-8974-59E1345CA2EA}">
  <ds:schemaRefs>
    <ds:schemaRef ds:uri="http://schemas.microsoft.com/sharepoint/v3/contenttype/forms"/>
  </ds:schemaRefs>
</ds:datastoreItem>
</file>

<file path=customXml/itemProps2.xml><?xml version="1.0" encoding="utf-8"?>
<ds:datastoreItem xmlns:ds="http://schemas.openxmlformats.org/officeDocument/2006/customXml" ds:itemID="{B208078E-EB74-4811-B941-8AB24317C44F}"/>
</file>

<file path=customXml/itemProps3.xml><?xml version="1.0" encoding="utf-8"?>
<ds:datastoreItem xmlns:ds="http://schemas.openxmlformats.org/officeDocument/2006/customXml" ds:itemID="{6441AB15-4A45-4C8C-B9BB-35ED04993C60}">
  <ds:schemaRefs>
    <ds:schemaRef ds:uri="http://schemas.microsoft.com/sharepoint/v3"/>
    <ds:schemaRef ds:uri="92cd3523-8a7e-43d8-8db2-82bba2d9642c"/>
    <ds:schemaRef ds:uri="http://schemas.microsoft.com/office/2006/metadata/properties"/>
    <ds:schemaRef ds:uri="http://purl.org/dc/terms/"/>
    <ds:schemaRef ds:uri="d3423f4c-ca1b-406e-8999-0f2e1bacbbdc"/>
    <ds:schemaRef ds:uri="http://purl.org/dc/elements/1.1/"/>
    <ds:schemaRef ds:uri="f8e6360d-78cc-49d1-aeea-3283394d6409"/>
    <ds:schemaRef ds:uri="http://schemas.microsoft.com/office/2006/documentManagement/types"/>
    <ds:schemaRef ds:uri="f55a5c64-ee7a-45c3-8a61-2a5fccd2fe9f"/>
    <ds:schemaRef ds:uri="http://schemas.microsoft.com/office/infopath/2007/PartnerControls"/>
    <ds:schemaRef ds:uri="http://schemas.openxmlformats.org/package/2006/metadata/core-properties"/>
    <ds:schemaRef ds:uri="87369ed8-7398-499d-83ae-9d42e0d3e3dd"/>
    <ds:schemaRef ds:uri="3e7d0fcb-27b1-4f44-bc24-67a17c18ba0d"/>
    <ds:schemaRef ds:uri="34ec7aef-c827-431b-9f81-2b6fc85e7c3a"/>
    <ds:schemaRef ds:uri="http://purl.org/dc/dcmitype/"/>
    <ds:schemaRef ds:uri="6dd6184f-085c-414b-8597-8eabe9167261"/>
    <ds:schemaRef ds:uri="a3cebfa3-c9e2-4350-aa03-94f2aa0492f2"/>
    <ds:schemaRef ds:uri="88eb63a8-b495-4068-bc83-a212bb1828a2"/>
    <ds:schemaRef ds:uri="baa7e6e5-0dd4-48df-aa07-d07d0022d296"/>
    <ds:schemaRef ds:uri="9db00453-5af4-4cae-918b-d577b3e25147"/>
    <ds:schemaRef ds:uri="394ed8b9-e7ed-4b31-94f1-4960fcc17a1d"/>
    <ds:schemaRef ds:uri="http://www.w3.org/XML/1998/namespace"/>
    <ds:schemaRef ds:uri="009a2248-1bc5-4823-a4cc-a112fd46d800"/>
    <ds:schemaRef ds:uri="87e10885-fc90-419d-b063-93ca34e5acca"/>
    <ds:schemaRef ds:uri="c07ea462-aaa2-4230-8650-800586fd6e0c"/>
    <ds:schemaRef ds:uri="ef6f3ae6-21f7-442b-8cbd-e7de8225ec52"/>
  </ds:schemaRefs>
</ds:datastoreItem>
</file>

<file path=customXml/itemProps4.xml><?xml version="1.0" encoding="utf-8"?>
<ds:datastoreItem xmlns:ds="http://schemas.openxmlformats.org/officeDocument/2006/customXml" ds:itemID="{BFD4091F-54BA-4B2E-AC22-DB1ACA43AD33}">
  <ds:schemaRefs>
    <ds:schemaRef ds:uri="http://schemas.openxmlformats.org/officeDocument/2006/bibliography"/>
  </ds:schemaRefs>
</ds:datastoreItem>
</file>

<file path=customXml/itemProps5.xml><?xml version="1.0" encoding="utf-8"?>
<ds:datastoreItem xmlns:ds="http://schemas.openxmlformats.org/officeDocument/2006/customXml" ds:itemID="{3A78FA52-D376-49D3-B228-9210FD0484E3}">
  <ds:schemaRefs>
    <ds:schemaRef ds:uri="http://schemas.microsoft.com/sharepoint/events"/>
  </ds:schemaRefs>
</ds:datastoreItem>
</file>

<file path=customXml/itemProps6.xml><?xml version="1.0" encoding="utf-8"?>
<ds:datastoreItem xmlns:ds="http://schemas.openxmlformats.org/officeDocument/2006/customXml" ds:itemID="{65FDA405-D249-4B31-8861-FD0A01E0E3DB}"/>
</file>

<file path=docProps/app.xml><?xml version="1.0" encoding="utf-8"?>
<Properties xmlns="http://schemas.openxmlformats.org/officeDocument/2006/extended-properties" xmlns:vt="http://schemas.openxmlformats.org/officeDocument/2006/docPropsVTypes">
  <Template>F53635A5</Template>
  <TotalTime>1</TotalTime>
  <Pages>2</Pages>
  <Words>29</Words>
  <Characters>158</Characters>
  <Application>Microsoft Office Word</Application>
  <DocSecurity>0</DocSecurity>
  <Lines>1</Lines>
  <Paragraphs>1</Paragraphs>
  <ScaleCrop>false</ScaleCrop>
  <Company>Yara International ASA</Company>
  <LinksUpToDate>false</LinksUpToDate>
  <CharactersWithSpaces>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L-210_Ved19 Ute av området</dc:title>
  <dc:creator>Vidar Jarle Ersnes</dc:creator>
  <cp:keywords>L-210</cp:keywords>
  <cp:lastModifiedBy>Vidar Jarle Ersnes</cp:lastModifiedBy>
  <cp:revision>9</cp:revision>
  <dcterms:created xsi:type="dcterms:W3CDTF">2021-12-17T06:57:00Z</dcterms:created>
  <dcterms:modified xsi:type="dcterms:W3CDTF">2023-01-31T08:50:00Z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274;#L-210|581c406d-029c-466b-93a1-ae623cde6548</vt:lpwstr>
  </property>
  <property fmtid="{D5CDD505-2E9C-101B-9397-08002B2CF9AE}" pid="4" name="ExternalReferences">
    <vt:lpwstr/>
  </property>
  <property fmtid="{D5CDD505-2E9C-101B-9397-08002B2CF9AE}" pid="5" name="ValidForOrganization">
    <vt:lpwstr>20;#Porsgrunn|dbda0686-9de9-4c22-b974-b2de0cf7e153</vt:lpwstr>
  </property>
  <property fmtid="{D5CDD505-2E9C-101B-9397-08002B2CF9AE}" pid="6" name="OwnedByOrganization">
    <vt:lpwstr>513;#Helse-Miljø-Sikkerhet / Totalkvalitet|f882eea8-0d55-46d0-b8fc-66014f28daaf</vt:lpwstr>
  </property>
  <property fmtid="{D5CDD505-2E9C-101B-9397-08002B2CF9AE}" pid="7" name="ValidForFacility">
    <vt:lpwstr>46;#Yara Porsgrunn|aa03bb2e-ba63-4150-8d2e-7e65deeb8394</vt:lpwstr>
  </property>
  <property fmtid="{D5CDD505-2E9C-101B-9397-08002B2CF9AE}" pid="8" name="DocumentType">
    <vt:lpwstr>27;#Attachment|32f2a6b5-6713-48ab-a192-ee5845d0dd65</vt:lpwstr>
  </property>
  <property fmtid="{D5CDD505-2E9C-101B-9397-08002B2CF9AE}" pid="9" name="RelevantForJobFamily">
    <vt:lpwstr/>
  </property>
  <property fmtid="{D5CDD505-2E9C-101B-9397-08002B2CF9AE}" pid="10" name="RelevantForProcesses">
    <vt:lpwstr>261;#HMSK og Energi|5b64083c-34d4-4f70-81ab-5bc706e394e9</vt:lpwstr>
  </property>
  <property fmtid="{D5CDD505-2E9C-101B-9397-08002B2CF9AE}" pid="11" name="QMSLanguage">
    <vt:lpwstr>91;#Norwegian|a797c4cb-7e1f-4d1d-aa7c-6dd6501a9c29</vt:lpwstr>
  </property>
  <property fmtid="{D5CDD505-2E9C-101B-9397-08002B2CF9AE}" pid="12" name="QMSCategory">
    <vt:lpwstr/>
  </property>
  <property fmtid="{D5CDD505-2E9C-101B-9397-08002B2CF9AE}" pid="13" name="InformationClassification">
    <vt:lpwstr>1;#Internal|8d0bf247-e111-4539-9347-43011421bfa3</vt:lpwstr>
  </property>
  <property fmtid="{D5CDD505-2E9C-101B-9397-08002B2CF9AE}" pid="14" name="_dlc_DocIdItemGuid">
    <vt:lpwstr>1f6de0ad-efb6-47c8-824c-35060dbba12d</vt:lpwstr>
  </property>
  <property fmtid="{D5CDD505-2E9C-101B-9397-08002B2CF9AE}" pid="15" name="WorkflowChangePath">
    <vt:lpwstr>4f9ff30c-430d-49f7-ab71-dd1b07fa7be5,10;4f9ff30c-430d-49f7-ab71-dd1b07fa7be5,11;4f9ff30c-430d-49f7-ab71-dd1b07fa7be5,12;4f9ff30c-430d-49f7-ab71-dd1b07fa7be5,13;85dee3ac-5261-445d-b2a7-a69d3f40c21d,15;0c828e9b-a532-4495-94ea-426f7451cf2c,16;0c828e9b-a532-4495-94ea-426f7451cf2c,17;0c828e9b-a532-4495-94ea-426f7451cf2c,17;0c828e9b-a532-4495-94ea-426f7451cf2c,18;0c828e9b-a532-4495-94ea-426f7451cf2c,18;0c828e9b-a532-4495-94ea-426f7451cf2c,19;</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MediaServiceImageTags">
    <vt:lpwstr/>
  </property>
  <property fmtid="{D5CDD505-2E9C-101B-9397-08002B2CF9AE}" pid="28" name="_Level">
    <vt:i4>1</vt:i4>
  </property>
  <property fmtid="{D5CDD505-2E9C-101B-9397-08002B2CF9AE}" pid="29" name="_UIVersion">
    <vt:i4>3072</vt:i4>
  </property>
  <property fmtid="{D5CDD505-2E9C-101B-9397-08002B2CF9AE}" pid="30" name="_UIVersionString">
    <vt:lpwstr>6.0</vt:lpwstr>
  </property>
  <property fmtid="{D5CDD505-2E9C-101B-9397-08002B2CF9AE}" pid="31" name="AppEditor">
    <vt:lpwstr>64</vt:lpwstr>
  </property>
</Properties>
</file>